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0CF2E814" w:rsidR="001466B0" w:rsidRPr="00502CAA" w:rsidRDefault="001D7927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0"/>
                                      <w:szCs w:val="2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/>
                                  <w:sdtContent>
                                    <w:r w:rsidR="00674249" w:rsidRPr="00674249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SUPBANCO-CCC-CP-2022-001</w:t>
                                    </w:r>
                                    <w: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7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0CF2E814" w:rsidR="001466B0" w:rsidRPr="00502CAA" w:rsidRDefault="001D7927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bCs/>
                                <w:caps/>
                                <w:spacing w:val="-20"/>
                                <w:sz w:val="20"/>
                                <w:szCs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/>
                            <w:sdtContent>
                              <w:r w:rsidR="00674249" w:rsidRPr="00674249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SUPBANCO-CCC-CP-2022-001</w:t>
                              </w:r>
                              <w: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7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1D792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1D792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1D7927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1D7927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1D792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1D792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D7927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29</cp:revision>
  <cp:lastPrinted>2011-03-04T18:48:00Z</cp:lastPrinted>
  <dcterms:created xsi:type="dcterms:W3CDTF">2014-01-15T13:04:00Z</dcterms:created>
  <dcterms:modified xsi:type="dcterms:W3CDTF">2022-10-04T20:01:00Z</dcterms:modified>
</cp:coreProperties>
</file>